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049F3" w14:textId="77777777" w:rsidR="002E4B88" w:rsidRDefault="00000000">
      <w:pPr>
        <w:pStyle w:val="Tekstpodstawowy3"/>
        <w:autoSpaceDE w:val="0"/>
        <w:spacing w:before="0" w:after="0" w:line="240" w:lineRule="auto"/>
        <w:jc w:val="lef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Załącznik nr 8</w:t>
      </w:r>
    </w:p>
    <w:p w14:paraId="4E31C5BE" w14:textId="77777777" w:rsidR="002E4B88" w:rsidRDefault="002E4B88">
      <w:pPr>
        <w:autoSpaceDE w:val="0"/>
        <w:spacing w:before="0" w:after="0" w:line="240" w:lineRule="auto"/>
        <w:jc w:val="left"/>
        <w:rPr>
          <w:rFonts w:ascii="Calibri Light" w:hAnsi="Calibri Light" w:cs="Calibri Light"/>
          <w:sz w:val="22"/>
          <w:szCs w:val="22"/>
          <w:lang w:bidi="ar-SA"/>
        </w:rPr>
      </w:pPr>
    </w:p>
    <w:p w14:paraId="667BFB63" w14:textId="77777777" w:rsidR="002E4B88" w:rsidRDefault="00000000">
      <w:pPr>
        <w:spacing w:line="240" w:lineRule="auto"/>
        <w:jc w:val="center"/>
        <w:rPr>
          <w:rFonts w:ascii="Calibri Light" w:hAnsi="Calibri Light" w:cs="Calibri Light"/>
          <w:b/>
          <w:sz w:val="22"/>
          <w:szCs w:val="22"/>
          <w:lang w:bidi="ar-SA"/>
        </w:rPr>
      </w:pPr>
      <w:r>
        <w:rPr>
          <w:rFonts w:ascii="Calibri Light" w:hAnsi="Calibri Light" w:cs="Calibri Light"/>
          <w:b/>
          <w:sz w:val="22"/>
          <w:szCs w:val="22"/>
          <w:lang w:bidi="ar-SA"/>
        </w:rPr>
        <w:t>Koncepcja realizacji zamówienia</w:t>
      </w:r>
    </w:p>
    <w:p w14:paraId="3D67FE59" w14:textId="77777777" w:rsidR="002E4B88" w:rsidRDefault="002E4B88">
      <w:pPr>
        <w:autoSpaceDE w:val="0"/>
        <w:spacing w:before="0" w:after="0" w:line="240" w:lineRule="auto"/>
        <w:jc w:val="center"/>
        <w:rPr>
          <w:rFonts w:ascii="Calibri Light" w:hAnsi="Calibri Light" w:cs="Calibri Light"/>
          <w:b/>
          <w:sz w:val="22"/>
          <w:szCs w:val="22"/>
          <w:lang w:bidi="ar-SA"/>
        </w:rPr>
      </w:pPr>
    </w:p>
    <w:p w14:paraId="5995800F" w14:textId="77777777" w:rsidR="002E4B88" w:rsidRDefault="002E4B88">
      <w:pPr>
        <w:spacing w:line="240" w:lineRule="auto"/>
        <w:rPr>
          <w:rFonts w:ascii="Calibri Light" w:hAnsi="Calibri Light" w:cs="Calibri Light"/>
          <w:sz w:val="22"/>
          <w:szCs w:val="22"/>
        </w:rPr>
      </w:pPr>
    </w:p>
    <w:p w14:paraId="575EB696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</w:t>
      </w:r>
    </w:p>
    <w:p w14:paraId="678F6AFC" w14:textId="77777777" w:rsidR="002E4B88" w:rsidRDefault="00000000">
      <w:pPr>
        <w:spacing w:line="240" w:lineRule="auto"/>
        <w:ind w:firstLine="36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 pieczęć wykonawcy )</w:t>
      </w:r>
    </w:p>
    <w:p w14:paraId="0408453B" w14:textId="77777777" w:rsidR="002E4B88" w:rsidRDefault="002E4B88">
      <w:pPr>
        <w:spacing w:line="240" w:lineRule="auto"/>
        <w:ind w:firstLine="360"/>
        <w:rPr>
          <w:rFonts w:ascii="Calibri Light" w:hAnsi="Calibri Light" w:cs="Calibri Light"/>
          <w:sz w:val="22"/>
          <w:szCs w:val="22"/>
        </w:rPr>
      </w:pPr>
    </w:p>
    <w:p w14:paraId="4C548954" w14:textId="77777777" w:rsidR="002E4B88" w:rsidRDefault="00000000">
      <w:pPr>
        <w:spacing w:line="240" w:lineRule="auto"/>
        <w:jc w:val="lef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Ja (My), niżej podpisany (ni) </w:t>
      </w:r>
    </w:p>
    <w:p w14:paraId="62252B63" w14:textId="77777777" w:rsidR="002E4B88" w:rsidRDefault="00000000">
      <w:pPr>
        <w:spacing w:line="240" w:lineRule="auto"/>
        <w:jc w:val="lef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.........................................................................................  działając w imieniu </w:t>
      </w:r>
      <w:r>
        <w:rPr>
          <w:rFonts w:ascii="Calibri Light" w:hAnsi="Calibri Light" w:cs="Calibri Light"/>
          <w:sz w:val="22"/>
          <w:szCs w:val="22"/>
        </w:rPr>
        <w:br/>
        <w:t>i na rzecz ..........................................................................................................................</w:t>
      </w:r>
    </w:p>
    <w:p w14:paraId="46FE66EE" w14:textId="77777777" w:rsidR="002E4B88" w:rsidRDefault="00000000">
      <w:pPr>
        <w:spacing w:line="240" w:lineRule="auto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(pełna nazwa wykonawcy)</w:t>
      </w:r>
    </w:p>
    <w:p w14:paraId="28BF9CDE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</w:t>
      </w:r>
    </w:p>
    <w:p w14:paraId="59F1B369" w14:textId="77777777" w:rsidR="002E4B88" w:rsidRDefault="00000000">
      <w:pPr>
        <w:spacing w:line="240" w:lineRule="auto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(adres siedziby wykonawcy)</w:t>
      </w:r>
    </w:p>
    <w:p w14:paraId="287C96EB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w odpowiedzi na zapytanie ofertowe dotyczące usługi na usługę szkoleniowo-doradczą, polegającą na przygotowaniu, organizacji i przeprowadzeniu cyklu 16 warsztatów z wykorzystaniem metodyki Design </w:t>
      </w:r>
      <w:proofErr w:type="spellStart"/>
      <w:r>
        <w:rPr>
          <w:rFonts w:ascii="Calibri Light" w:hAnsi="Calibri Light" w:cs="Calibri Light"/>
          <w:sz w:val="22"/>
          <w:szCs w:val="22"/>
        </w:rPr>
        <w:t>Thinking</w:t>
      </w:r>
      <w:proofErr w:type="spellEnd"/>
      <w:r>
        <w:rPr>
          <w:rFonts w:ascii="Calibri Light" w:hAnsi="Calibri Light" w:cs="Calibri Light"/>
          <w:sz w:val="22"/>
          <w:szCs w:val="22"/>
        </w:rPr>
        <w:t xml:space="preserve"> przedstawiam(y) koncepcję realizacji zamówienia:</w:t>
      </w:r>
    </w:p>
    <w:p w14:paraId="4EB66BB2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</w:t>
      </w:r>
    </w:p>
    <w:p w14:paraId="474E5997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</w:t>
      </w:r>
    </w:p>
    <w:p w14:paraId="23CFCC1A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</w:t>
      </w:r>
    </w:p>
    <w:p w14:paraId="75D5B78A" w14:textId="77777777" w:rsidR="002E4B88" w:rsidRDefault="00000000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</w:t>
      </w:r>
    </w:p>
    <w:p w14:paraId="22EF2EE2" w14:textId="77777777" w:rsidR="002E4B88" w:rsidRDefault="00000000">
      <w:pPr>
        <w:tabs>
          <w:tab w:val="left" w:pos="0"/>
        </w:tabs>
        <w:jc w:val="righ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>.............................., dn. ...............................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</w:p>
    <w:p w14:paraId="4CE6506B" w14:textId="77777777" w:rsidR="002E4B88" w:rsidRDefault="00000000">
      <w:pPr>
        <w:tabs>
          <w:tab w:val="left" w:pos="0"/>
        </w:tabs>
        <w:jc w:val="righ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</w:p>
    <w:p w14:paraId="3AA7FB2D" w14:textId="77777777" w:rsidR="002E4B88" w:rsidRDefault="00000000">
      <w:pPr>
        <w:tabs>
          <w:tab w:val="left" w:pos="0"/>
        </w:tabs>
        <w:jc w:val="righ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ab/>
      </w:r>
    </w:p>
    <w:p w14:paraId="595BD32D" w14:textId="77777777" w:rsidR="002E4B88" w:rsidRDefault="00000000">
      <w:pPr>
        <w:tabs>
          <w:tab w:val="left" w:pos="0"/>
        </w:tabs>
        <w:jc w:val="right"/>
      </w:pP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 xml:space="preserve">                                                       .................................................................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br/>
        <w:t xml:space="preserve">podpis(y) osoby/osób uprawnionych do reprezentacji wykonawcy, </w:t>
      </w:r>
      <w:r>
        <w:rPr>
          <w:rFonts w:ascii="Calibri Light" w:hAnsi="Calibri Light" w:cs="Calibri Light"/>
          <w:sz w:val="22"/>
          <w:szCs w:val="22"/>
        </w:rPr>
        <w:br/>
        <w:t>w przypadku oferty wspólnej- podpis pełnomocnika wykonawców</w:t>
      </w:r>
    </w:p>
    <w:sectPr w:rsidR="002E4B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2945B" w14:textId="77777777" w:rsidR="002A3C62" w:rsidRDefault="002A3C62">
      <w:pPr>
        <w:spacing w:before="0" w:after="0" w:line="240" w:lineRule="auto"/>
      </w:pPr>
      <w:r>
        <w:separator/>
      </w:r>
    </w:p>
  </w:endnote>
  <w:endnote w:type="continuationSeparator" w:id="0">
    <w:p w14:paraId="7B47DF35" w14:textId="77777777" w:rsidR="002A3C62" w:rsidRDefault="002A3C6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8356" w14:textId="77777777" w:rsidR="00000000" w:rsidRDefault="00000000">
    <w:pPr>
      <w:pStyle w:val="Stopka"/>
      <w:tabs>
        <w:tab w:val="clear" w:pos="4536"/>
        <w:tab w:val="clear" w:pos="9072"/>
        <w:tab w:val="left" w:pos="1860"/>
      </w:tabs>
    </w:pPr>
    <w:r>
      <w:tab/>
    </w:r>
    <w:r>
      <w:rPr>
        <w:noProof/>
        <w:lang w:eastAsia="pl-PL" w:bidi="ar-SA"/>
      </w:rPr>
      <w:drawing>
        <wp:inline distT="0" distB="0" distL="0" distR="0" wp14:anchorId="17AD6A18" wp14:editId="72CBDBE7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1609" w14:textId="77777777" w:rsidR="002A3C62" w:rsidRDefault="002A3C62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FFA335" w14:textId="77777777" w:rsidR="002A3C62" w:rsidRDefault="002A3C6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22E82" w14:textId="77777777" w:rsidR="00000000" w:rsidRDefault="00000000">
    <w:pPr>
      <w:pStyle w:val="Nagwek"/>
    </w:pPr>
    <w:r>
      <w:rPr>
        <w:noProof/>
        <w:lang w:eastAsia="pl-PL" w:bidi="ar-SA"/>
      </w:rPr>
      <w:drawing>
        <wp:inline distT="0" distB="0" distL="0" distR="0" wp14:anchorId="7776091A" wp14:editId="06481DD7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6EF000E" w14:textId="77777777" w:rsidR="00000000" w:rsidRDefault="00000000">
    <w:pPr>
      <w:pStyle w:val="Nagwek"/>
    </w:pPr>
  </w:p>
  <w:p w14:paraId="39E1CFDC" w14:textId="77777777" w:rsidR="00000000" w:rsidRDefault="00000000">
    <w:pPr>
      <w:pStyle w:val="Nagwek"/>
    </w:pPr>
  </w:p>
  <w:p w14:paraId="26EFFC4C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E4B88"/>
    <w:rsid w:val="002A3C62"/>
    <w:rsid w:val="002E4B88"/>
    <w:rsid w:val="009648AB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0E33"/>
  <w15:docId w15:val="{92D10F13-BF9D-4BDD-99F6-A3AE7DFC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200" w:after="200" w:line="276" w:lineRule="auto"/>
      <w:jc w:val="both"/>
    </w:pPr>
    <w:rPr>
      <w:rFonts w:eastAsia="MS Mincho"/>
      <w:sz w:val="24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asnasiatkaakcent3Znak">
    <w:name w:val="Jasna siatka — akcent 3 Znak"/>
    <w:rPr>
      <w:sz w:val="24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rPr>
      <w:rFonts w:ascii="Calibri" w:eastAsia="MS Mincho" w:hAnsi="Calibri" w:cs="Times New Roman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rFonts w:eastAsia="MS Mincho"/>
      <w:sz w:val="24"/>
      <w:szCs w:val="20"/>
      <w:lang w:bidi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rFonts w:eastAsia="MS Mincho"/>
      <w:sz w:val="24"/>
      <w:szCs w:val="20"/>
      <w:lang w:bidi="en-US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MS Mincho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Pawlak</dc:creator>
  <dc:description/>
  <cp:lastModifiedBy>Zbigniew Kubik</cp:lastModifiedBy>
  <cp:revision>2</cp:revision>
  <cp:lastPrinted>2022-07-14T11:07:00Z</cp:lastPrinted>
  <dcterms:created xsi:type="dcterms:W3CDTF">2026-04-09T06:07:00Z</dcterms:created>
  <dcterms:modified xsi:type="dcterms:W3CDTF">2026-04-09T06:07:00Z</dcterms:modified>
</cp:coreProperties>
</file>